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EC1" w:rsidRPr="002B5979" w:rsidRDefault="00882EC1" w:rsidP="00882EC1">
      <w:pPr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E350FC">
        <w:rPr>
          <w:rFonts w:ascii="Times New Roman" w:hAnsi="Times New Roman"/>
          <w:sz w:val="22"/>
          <w:szCs w:val="22"/>
        </w:rPr>
        <w:t>UBND THÀNH PHỐ HỒ CHÍ MINH</w:t>
      </w:r>
      <w:r w:rsidRPr="002B5979">
        <w:rPr>
          <w:rFonts w:ascii="Times New Roman" w:hAnsi="Times New Roman"/>
          <w:sz w:val="22"/>
          <w:szCs w:val="22"/>
        </w:rPr>
        <w:t xml:space="preserve">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</w:t>
      </w:r>
      <w:r w:rsidRPr="002B5979">
        <w:rPr>
          <w:rFonts w:ascii="Times New Roman" w:hAnsi="Times New Roman"/>
          <w:sz w:val="22"/>
          <w:szCs w:val="22"/>
        </w:rPr>
        <w:t xml:space="preserve">    </w:t>
      </w:r>
      <w:r w:rsidRPr="002B5979">
        <w:rPr>
          <w:rFonts w:ascii="Times New Roman" w:hAnsi="Times New Roman"/>
          <w:b/>
          <w:sz w:val="22"/>
          <w:szCs w:val="22"/>
        </w:rPr>
        <w:t>CỘNG HÒA XÃ HỘI CHỦ NGHĨA VIỆT NAM</w:t>
      </w:r>
      <w:r w:rsidRPr="002B5979">
        <w:rPr>
          <w:rFonts w:ascii="Times New Roman" w:hAnsi="Times New Roman"/>
          <w:sz w:val="22"/>
          <w:szCs w:val="22"/>
        </w:rPr>
        <w:t xml:space="preserve"> </w:t>
      </w:r>
    </w:p>
    <w:p w:rsidR="00882EC1" w:rsidRPr="002B5979" w:rsidRDefault="00882EC1" w:rsidP="00882EC1">
      <w:pPr>
        <w:tabs>
          <w:tab w:val="left" w:pos="5497"/>
        </w:tabs>
        <w:ind w:hanging="360"/>
        <w:jc w:val="both"/>
        <w:rPr>
          <w:rFonts w:ascii="Times New Roman" w:hAnsi="Times New Roman"/>
          <w:b/>
          <w:sz w:val="22"/>
          <w:szCs w:val="22"/>
        </w:rPr>
      </w:pPr>
      <w:r w:rsidRPr="002B5979">
        <w:rPr>
          <w:rFonts w:ascii="Times New Roman" w:hAnsi="Times New Roman"/>
          <w:b/>
          <w:sz w:val="22"/>
          <w:szCs w:val="22"/>
        </w:rPr>
        <w:t xml:space="preserve">       TRƯỜNG CAO ĐẲNG KỸ THUẬT</w:t>
      </w:r>
      <w:r>
        <w:rPr>
          <w:rFonts w:ascii="Times New Roman" w:hAnsi="Times New Roman"/>
          <w:b/>
          <w:sz w:val="22"/>
          <w:szCs w:val="22"/>
        </w:rPr>
        <w:tab/>
        <w:t xml:space="preserve">                                       </w:t>
      </w:r>
      <w:r w:rsidRPr="002B5979">
        <w:rPr>
          <w:b/>
          <w:sz w:val="22"/>
          <w:szCs w:val="22"/>
        </w:rPr>
        <w:t>Ñoäc laäp – Töï do – Haïnh phuùc</w:t>
      </w:r>
    </w:p>
    <w:p w:rsidR="00882EC1" w:rsidRPr="0009019F" w:rsidRDefault="00882EC1" w:rsidP="00882EC1">
      <w:pPr>
        <w:jc w:val="both"/>
        <w:rPr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107315</wp:posOffset>
                </wp:positionV>
                <wp:extent cx="1776095" cy="0"/>
                <wp:effectExtent l="12700" t="12065" r="11430" b="698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6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C133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79.75pt;margin-top:8.45pt;width:139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"/>
            </w:pict>
          </mc:Fallback>
        </mc:AlternateConten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2B5979">
        <w:rPr>
          <w:rFonts w:ascii="Times New Roman" w:hAnsi="Times New Roman"/>
          <w:b/>
          <w:sz w:val="22"/>
          <w:szCs w:val="22"/>
        </w:rPr>
        <w:t>LÝ TỰ TRỌNG</w:t>
      </w:r>
      <w:r w:rsidRPr="002B597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TP. HỒ CHÍ M</w:t>
      </w:r>
      <w:r w:rsidRPr="002B5979">
        <w:rPr>
          <w:b/>
          <w:sz w:val="22"/>
          <w:szCs w:val="22"/>
        </w:rPr>
        <w:t xml:space="preserve">INH  </w:t>
      </w:r>
      <w:r>
        <w:rPr>
          <w:b/>
          <w:sz w:val="22"/>
          <w:szCs w:val="22"/>
        </w:rPr>
        <w:tab/>
        <w:t xml:space="preserve">                                                               </w:t>
      </w:r>
    </w:p>
    <w:p w:rsidR="00882EC1" w:rsidRPr="002B5979" w:rsidRDefault="00882EC1" w:rsidP="00882EC1">
      <w:pPr>
        <w:tabs>
          <w:tab w:val="left" w:pos="1108"/>
        </w:tabs>
        <w:ind w:hanging="360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60325</wp:posOffset>
                </wp:positionV>
                <wp:extent cx="835660" cy="0"/>
                <wp:effectExtent l="10795" t="12700" r="10795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5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9367F" id="Straight Arrow Connector 1" o:spid="_x0000_s1026" type="#_x0000_t32" style="position:absolute;margin-left:52.6pt;margin-top:4.75pt;width:65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"/>
            </w:pict>
          </mc:Fallback>
        </mc:AlternateConten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882EC1" w:rsidRPr="00440278" w:rsidRDefault="00882EC1" w:rsidP="00882EC1">
      <w:pPr>
        <w:rPr>
          <w:rFonts w:ascii="Times New Roman" w:hAnsi="Times New Roman"/>
        </w:rPr>
      </w:pPr>
    </w:p>
    <w:p w:rsidR="00D35F98" w:rsidRDefault="00D35F98" w:rsidP="00D35F98">
      <w:pPr>
        <w:pStyle w:val="Heading1"/>
      </w:pPr>
      <w:r>
        <w:t>LÒCH GIAÛNG DAÏY HOÏC KYØ</w:t>
      </w:r>
    </w:p>
    <w:p w:rsidR="00D35F98" w:rsidRDefault="00D35F98" w:rsidP="00D35F98">
      <w:pPr>
        <w:rPr>
          <w:sz w:val="26"/>
        </w:rPr>
      </w:pPr>
    </w:p>
    <w:p w:rsidR="00D35F98" w:rsidRDefault="00D35F98" w:rsidP="00D35F98">
      <w:pPr>
        <w:rPr>
          <w:sz w:val="26"/>
        </w:rPr>
      </w:pPr>
      <w:r>
        <w:rPr>
          <w:sz w:val="26"/>
        </w:rPr>
        <w:t>Hoï vaø teân Giaùo Vieân : Nguyeãn Thò Toá Nga</w:t>
      </w:r>
      <w:r w:rsidRPr="007B1B50">
        <w:rPr>
          <w:b/>
          <w:sz w:val="26"/>
        </w:rPr>
        <w:tab/>
      </w:r>
      <w:r>
        <w:rPr>
          <w:sz w:val="26"/>
        </w:rPr>
        <w:tab/>
        <w:t>Moân daïy : Töï Ñoäng</w:t>
      </w:r>
      <w:r w:rsidR="007D652A">
        <w:rPr>
          <w:sz w:val="26"/>
        </w:rPr>
        <w:t xml:space="preserve"> Hoùa</w:t>
      </w:r>
      <w:r w:rsidR="007D652A">
        <w:rPr>
          <w:sz w:val="26"/>
        </w:rPr>
        <w:tab/>
        <w:t>Lôùp daïy : 13</w:t>
      </w:r>
      <w:r w:rsidR="00A0276B">
        <w:rPr>
          <w:sz w:val="26"/>
        </w:rPr>
        <w:t xml:space="preserve">T </w:t>
      </w:r>
      <w:r w:rsidR="007D652A">
        <w:rPr>
          <w:sz w:val="26"/>
        </w:rPr>
        <w:t>-ÑT</w:t>
      </w:r>
    </w:p>
    <w:p w:rsidR="00D35F98" w:rsidRDefault="00D35F98" w:rsidP="00D35F98">
      <w:pPr>
        <w:rPr>
          <w:sz w:val="26"/>
        </w:rPr>
      </w:pPr>
      <w:r>
        <w:rPr>
          <w:sz w:val="26"/>
        </w:rPr>
        <w:t>Hoïc kyø :  I</w:t>
      </w:r>
      <w:r w:rsidR="007855FB">
        <w:rPr>
          <w:sz w:val="26"/>
        </w:rPr>
        <w:t>I</w:t>
      </w:r>
      <w:r>
        <w:rPr>
          <w:sz w:val="26"/>
        </w:rPr>
        <w:t xml:space="preserve">      </w:t>
      </w:r>
      <w:r w:rsidR="007D652A">
        <w:rPr>
          <w:sz w:val="26"/>
        </w:rPr>
        <w:t>Naêm hoïc : 2014 – 2015</w:t>
      </w:r>
    </w:p>
    <w:p w:rsidR="00D35F98" w:rsidRDefault="00D35F98" w:rsidP="00D35F98">
      <w:pPr>
        <w:rPr>
          <w:sz w:val="26"/>
        </w:rPr>
      </w:pPr>
      <w:r>
        <w:rPr>
          <w:sz w:val="26"/>
        </w:rPr>
        <w:t>Khoái löôïng giaûng daïy trong hoïc kyø   :  Soá tieát thöïc haønh : ....0....  Soá tieát lyù thuyeát : ....45...</w:t>
      </w:r>
    </w:p>
    <w:p w:rsidR="00D35F98" w:rsidRDefault="00D35F98" w:rsidP="00D35F98">
      <w:pPr>
        <w:rPr>
          <w:sz w:val="26"/>
        </w:rPr>
      </w:pPr>
      <w:r>
        <w:rPr>
          <w:sz w:val="26"/>
        </w:rPr>
        <w:t>Khoái löôïng coøn laïi cuûa chöông trình  : Soá tieát thöïc haønh : ....0....      Soá tieát lyù thuyeát :  ....0...</w:t>
      </w:r>
    </w:p>
    <w:p w:rsidR="00D35F98" w:rsidRDefault="00D35F98" w:rsidP="00D35F98">
      <w:pPr>
        <w:rPr>
          <w:sz w:val="26"/>
        </w:rPr>
      </w:pPr>
      <w:r>
        <w:rPr>
          <w:sz w:val="26"/>
          <w:u w:val="single"/>
        </w:rPr>
        <w:t>Ghi chuù</w:t>
      </w:r>
      <w:r>
        <w:rPr>
          <w:sz w:val="26"/>
        </w:rPr>
        <w:t>: Neáu daïy nhieàu lôùp gioáng nhau veà noäi dung vaø tieán ñoä giaûng daïy thì ghi chung lòch.</w:t>
      </w:r>
    </w:p>
    <w:p w:rsidR="00D35F98" w:rsidRDefault="00D35F98" w:rsidP="00D35F98"/>
    <w:tbl>
      <w:tblPr>
        <w:tblW w:w="138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340"/>
        <w:gridCol w:w="1260"/>
        <w:gridCol w:w="1170"/>
        <w:gridCol w:w="7812"/>
      </w:tblGrid>
      <w:tr w:rsidR="00D35F98" w:rsidTr="00FE46CF">
        <w:trPr>
          <w:cantSplit/>
        </w:trPr>
        <w:tc>
          <w:tcPr>
            <w:tcW w:w="1278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T.T tuaàn</w:t>
            </w:r>
          </w:p>
          <w:p w:rsidR="00D35F98" w:rsidRDefault="00D35F98" w:rsidP="00FE46CF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Trong HK</w:t>
            </w:r>
          </w:p>
        </w:tc>
        <w:tc>
          <w:tcPr>
            <w:tcW w:w="234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Töø ngaøy, thaùng.......</w:t>
            </w:r>
          </w:p>
          <w:p w:rsidR="00D35F98" w:rsidRDefault="00D35F98" w:rsidP="00FE46CF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Ñeán ngaøy, thaùng.....</w:t>
            </w:r>
          </w:p>
        </w:tc>
        <w:tc>
          <w:tcPr>
            <w:tcW w:w="126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Soá tieát</w:t>
            </w:r>
          </w:p>
          <w:p w:rsidR="00D35F98" w:rsidRDefault="00D35F98" w:rsidP="00FE46CF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thöïc haønh</w:t>
            </w:r>
          </w:p>
        </w:tc>
        <w:tc>
          <w:tcPr>
            <w:tcW w:w="117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Soá tieát</w:t>
            </w:r>
          </w:p>
          <w:p w:rsidR="00D35F98" w:rsidRDefault="00D35F98" w:rsidP="00FE46CF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lyù thuyeát</w:t>
            </w:r>
          </w:p>
        </w:tc>
        <w:tc>
          <w:tcPr>
            <w:tcW w:w="7812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TEÂN CHÖÔNG, ÑEÀ MUÏC, NOÄI DUNG GIAÛN1G DAÏY</w:t>
            </w:r>
          </w:p>
          <w:p w:rsidR="00D35F98" w:rsidRDefault="00D35F98" w:rsidP="00FE46CF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(Phaûi ghi ñaày ñuû, cuï theå theo ñuùng chöông trình quy ñònh hieän haønh)</w:t>
            </w:r>
          </w:p>
        </w:tc>
      </w:tr>
      <w:tr w:rsidR="00D35F98" w:rsidTr="00FE46CF">
        <w:trPr>
          <w:cantSplit/>
        </w:trPr>
        <w:tc>
          <w:tcPr>
            <w:tcW w:w="1278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340" w:type="dxa"/>
          </w:tcPr>
          <w:p w:rsidR="00D35F98" w:rsidRPr="004F3DDE" w:rsidRDefault="002F22B7" w:rsidP="00A027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D35F98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  <w:r w:rsidR="00D35F98" w:rsidRPr="004F3DDE">
              <w:rPr>
                <w:sz w:val="26"/>
                <w:szCs w:val="26"/>
              </w:rPr>
              <w:t xml:space="preserve"> </w:t>
            </w:r>
            <w:r w:rsidR="00D35F98" w:rsidRPr="004F3DD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07</w:t>
            </w:r>
            <w:r w:rsidR="00D35F98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D35F98" w:rsidRDefault="002F22B7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D35F98" w:rsidRDefault="00D35F98" w:rsidP="00FE46CF">
            <w:pPr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  <w:t>Ch</w:t>
            </w:r>
            <w:r w:rsidRPr="0077650B">
              <w:rPr>
                <w:rFonts w:ascii="Times New Roman" w:hAnsi="Times New Roman"/>
                <w:sz w:val="26"/>
              </w:rPr>
              <w:t>ư</w:t>
            </w:r>
            <w:r w:rsidRPr="0077650B">
              <w:rPr>
                <w:rFonts w:ascii="Times New Roman" w:hAnsi="Times New Roman" w:hint="eastAsia"/>
                <w:sz w:val="26"/>
              </w:rPr>
              <w:t>ơ</w:t>
            </w:r>
            <w:r>
              <w:rPr>
                <w:rFonts w:ascii="Times New Roman" w:hAnsi="Times New Roman"/>
                <w:sz w:val="26"/>
              </w:rPr>
              <w:t>ng I:C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</w:p>
          <w:p w:rsidR="00D35F98" w:rsidRPr="0077650B" w:rsidRDefault="00D35F98" w:rsidP="00FE46C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u Tr</w:t>
            </w:r>
            <w:r w:rsidRPr="0077650B">
              <w:rPr>
                <w:rFonts w:ascii="Times New Roman" w:hAnsi="Times New Roman"/>
                <w:sz w:val="26"/>
              </w:rPr>
              <w:t>úc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  <w:r>
              <w:rPr>
                <w:rFonts w:ascii="Times New Roman" w:hAnsi="Times New Roman"/>
                <w:sz w:val="26"/>
              </w:rPr>
              <w:t>-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s</w:t>
            </w:r>
            <w:r w:rsidRPr="0077650B">
              <w:rPr>
                <w:rFonts w:ascii="Times New Roman" w:hAnsi="Times New Roman"/>
                <w:sz w:val="26"/>
              </w:rPr>
              <w:t>ản</w:t>
            </w:r>
            <w:r>
              <w:rPr>
                <w:rFonts w:ascii="Times New Roman" w:hAnsi="Times New Roman"/>
                <w:sz w:val="26"/>
              </w:rPr>
              <w:t xml:space="preserve"> xu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t CN</w:t>
            </w:r>
          </w:p>
        </w:tc>
      </w:tr>
      <w:tr w:rsidR="00D35F98" w:rsidTr="00FE46CF">
        <w:trPr>
          <w:cantSplit/>
        </w:trPr>
        <w:tc>
          <w:tcPr>
            <w:tcW w:w="1278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340" w:type="dxa"/>
          </w:tcPr>
          <w:p w:rsidR="00D35F98" w:rsidRPr="004F3DDE" w:rsidRDefault="002F22B7" w:rsidP="002F2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A0276B">
              <w:rPr>
                <w:sz w:val="26"/>
                <w:szCs w:val="26"/>
              </w:rPr>
              <w:t>/03</w:t>
            </w:r>
            <w:r w:rsidR="00D35F98" w:rsidRPr="004F3DDE">
              <w:rPr>
                <w:sz w:val="26"/>
                <w:szCs w:val="26"/>
              </w:rPr>
              <w:t xml:space="preserve"> </w:t>
            </w:r>
            <w:r w:rsidR="00D35F98" w:rsidRPr="004F3DDE">
              <w:rPr>
                <w:sz w:val="26"/>
                <w:szCs w:val="26"/>
              </w:rPr>
              <w:sym w:font="Wingdings" w:char="F0E0"/>
            </w:r>
            <w:r w:rsidR="00D35F9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14</w:t>
            </w:r>
            <w:r w:rsidR="00D35F98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D35F98" w:rsidRDefault="002F22B7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D35F98" w:rsidRDefault="00D35F98" w:rsidP="00FE46C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u Tr</w:t>
            </w:r>
            <w:r w:rsidRPr="0077650B">
              <w:rPr>
                <w:rFonts w:ascii="Times New Roman" w:hAnsi="Times New Roman"/>
                <w:sz w:val="26"/>
              </w:rPr>
              <w:t>úc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  <w:r>
              <w:rPr>
                <w:rFonts w:ascii="Times New Roman" w:hAnsi="Times New Roman"/>
                <w:sz w:val="26"/>
              </w:rPr>
              <w:t>-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s</w:t>
            </w:r>
            <w:r w:rsidRPr="0077650B">
              <w:rPr>
                <w:rFonts w:ascii="Times New Roman" w:hAnsi="Times New Roman"/>
                <w:sz w:val="26"/>
              </w:rPr>
              <w:t>ản</w:t>
            </w:r>
            <w:r>
              <w:rPr>
                <w:rFonts w:ascii="Times New Roman" w:hAnsi="Times New Roman"/>
                <w:sz w:val="26"/>
              </w:rPr>
              <w:t xml:space="preserve"> xu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t CN</w:t>
            </w:r>
          </w:p>
          <w:p w:rsidR="00A0276B" w:rsidRPr="0077650B" w:rsidRDefault="00A0276B" w:rsidP="00FE46C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ành</w:t>
            </w:r>
            <w:r>
              <w:rPr>
                <w:rFonts w:ascii="Times New Roman" w:hAnsi="Times New Roman"/>
                <w:sz w:val="26"/>
              </w:rPr>
              <w:t xml:space="preserve"> Ph</w:t>
            </w:r>
            <w:r w:rsidRPr="0077650B">
              <w:rPr>
                <w:rFonts w:ascii="Times New Roman" w:hAnsi="Times New Roman"/>
                <w:sz w:val="26"/>
              </w:rPr>
              <w:t>ầ</w:t>
            </w:r>
            <w:r>
              <w:rPr>
                <w:rFonts w:ascii="Times New Roman" w:hAnsi="Times New Roman"/>
                <w:sz w:val="26"/>
              </w:rPr>
              <w:t>n C</w:t>
            </w:r>
            <w:r w:rsidRPr="0077650B">
              <w:rPr>
                <w:rFonts w:ascii="Times New Roman" w:hAnsi="Times New Roman"/>
                <w:sz w:val="26"/>
              </w:rPr>
              <w:t>ủa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 xml:space="preserve">ng 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i</w:t>
            </w:r>
            <w:r w:rsidRPr="0077650B">
              <w:rPr>
                <w:rFonts w:ascii="Times New Roman" w:hAnsi="Times New Roman"/>
                <w:sz w:val="26"/>
              </w:rPr>
              <w:t>ề</w:t>
            </w:r>
            <w:r>
              <w:rPr>
                <w:rFonts w:ascii="Times New Roman" w:hAnsi="Times New Roman"/>
                <w:sz w:val="26"/>
              </w:rPr>
              <w:t>u Khi</w:t>
            </w:r>
            <w:r w:rsidRPr="0077650B">
              <w:rPr>
                <w:rFonts w:ascii="Times New Roman" w:hAnsi="Times New Roman"/>
                <w:sz w:val="26"/>
              </w:rPr>
              <w:t>ể</w:t>
            </w:r>
            <w:r>
              <w:rPr>
                <w:rFonts w:ascii="Times New Roman" w:hAnsi="Times New Roman"/>
                <w:sz w:val="26"/>
              </w:rPr>
              <w:t>n- C</w:t>
            </w:r>
            <w:r w:rsidRPr="0077650B">
              <w:rPr>
                <w:rFonts w:ascii="Times New Roman" w:hAnsi="Times New Roman"/>
                <w:sz w:val="26"/>
              </w:rPr>
              <w:t>ô</w:t>
            </w:r>
            <w:r>
              <w:rPr>
                <w:rFonts w:ascii="Times New Roman" w:hAnsi="Times New Roman"/>
                <w:sz w:val="26"/>
              </w:rPr>
              <w:t>ng Ngh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i</w:t>
            </w:r>
            <w:r w:rsidRPr="0077650B">
              <w:rPr>
                <w:rFonts w:ascii="Times New Roman" w:hAnsi="Times New Roman"/>
                <w:sz w:val="26"/>
              </w:rPr>
              <w:t>ề</w:t>
            </w:r>
            <w:r>
              <w:rPr>
                <w:rFonts w:ascii="Times New Roman" w:hAnsi="Times New Roman"/>
                <w:sz w:val="26"/>
              </w:rPr>
              <w:t>u Khi</w:t>
            </w:r>
            <w:r w:rsidRPr="0077650B">
              <w:rPr>
                <w:rFonts w:ascii="Times New Roman" w:hAnsi="Times New Roman"/>
                <w:sz w:val="26"/>
              </w:rPr>
              <w:t>ể</w:t>
            </w:r>
            <w:r>
              <w:rPr>
                <w:rFonts w:ascii="Times New Roman" w:hAnsi="Times New Roman"/>
                <w:sz w:val="26"/>
              </w:rPr>
              <w:t>n-C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ành</w:t>
            </w:r>
            <w:r>
              <w:rPr>
                <w:rFonts w:ascii="Times New Roman" w:hAnsi="Times New Roman"/>
                <w:sz w:val="26"/>
              </w:rPr>
              <w:t xml:space="preserve"> Ph</w:t>
            </w:r>
            <w:r w:rsidRPr="0077650B">
              <w:rPr>
                <w:rFonts w:ascii="Times New Roman" w:hAnsi="Times New Roman"/>
                <w:sz w:val="26"/>
              </w:rPr>
              <w:t>ầ</w:t>
            </w:r>
            <w:r>
              <w:rPr>
                <w:rFonts w:ascii="Times New Roman" w:hAnsi="Times New Roman"/>
                <w:sz w:val="26"/>
              </w:rPr>
              <w:t>n L</w:t>
            </w:r>
            <w:r w:rsidRPr="0077650B">
              <w:rPr>
                <w:rFonts w:ascii="Times New Roman" w:hAnsi="Times New Roman"/>
                <w:sz w:val="26"/>
              </w:rPr>
              <w:t>ậ</w:t>
            </w:r>
            <w:r>
              <w:rPr>
                <w:rFonts w:ascii="Times New Roman" w:hAnsi="Times New Roman"/>
                <w:sz w:val="26"/>
              </w:rPr>
              <w:t>p Tr</w:t>
            </w:r>
            <w:r w:rsidRPr="0077650B">
              <w:rPr>
                <w:rFonts w:ascii="Times New Roman" w:hAnsi="Times New Roman"/>
                <w:sz w:val="26"/>
              </w:rPr>
              <w:t>ình</w:t>
            </w:r>
            <w:r>
              <w:rPr>
                <w:rFonts w:ascii="Times New Roman" w:hAnsi="Times New Roman"/>
                <w:sz w:val="26"/>
              </w:rPr>
              <w:t xml:space="preserve"> v</w:t>
            </w:r>
            <w:r w:rsidRPr="0077650B">
              <w:rPr>
                <w:rFonts w:ascii="Times New Roman" w:hAnsi="Times New Roman"/>
                <w:sz w:val="26"/>
              </w:rPr>
              <w:t>à</w:t>
            </w:r>
            <w:r>
              <w:rPr>
                <w:rFonts w:ascii="Times New Roman" w:hAnsi="Times New Roman"/>
                <w:sz w:val="26"/>
              </w:rPr>
              <w:t xml:space="preserve"> T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H</w:t>
            </w:r>
          </w:p>
        </w:tc>
      </w:tr>
      <w:tr w:rsidR="00D35F98" w:rsidTr="00FE46CF">
        <w:trPr>
          <w:cantSplit/>
        </w:trPr>
        <w:tc>
          <w:tcPr>
            <w:tcW w:w="1278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340" w:type="dxa"/>
          </w:tcPr>
          <w:p w:rsidR="00D35F98" w:rsidRPr="004F3DDE" w:rsidRDefault="002F22B7" w:rsidP="00A027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D35F98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  <w:r w:rsidR="00D35F98" w:rsidRPr="004F3DDE">
              <w:rPr>
                <w:sz w:val="26"/>
                <w:szCs w:val="26"/>
              </w:rPr>
              <w:t xml:space="preserve"> </w:t>
            </w:r>
            <w:r w:rsidR="00D35F98" w:rsidRPr="004F3DDE">
              <w:rPr>
                <w:sz w:val="26"/>
                <w:szCs w:val="26"/>
              </w:rPr>
              <w:sym w:font="Wingdings" w:char="F0E0"/>
            </w:r>
            <w:r w:rsidR="00D35F98" w:rsidRPr="004F3DDE"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</w:rPr>
              <w:t>1</w:t>
            </w:r>
            <w:r w:rsidR="00D35F98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D35F98" w:rsidRDefault="00D35F98" w:rsidP="00FE46CF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D35F98" w:rsidRDefault="00A0276B" w:rsidP="00FE46CF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12" w:type="dxa"/>
          </w:tcPr>
          <w:p w:rsidR="00A0276B" w:rsidRPr="00343468" w:rsidRDefault="00A0276B" w:rsidP="00A0276B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>Chuơng II : TĐH trong CN</w:t>
            </w:r>
          </w:p>
          <w:p w:rsidR="00A0276B" w:rsidRDefault="00A0276B" w:rsidP="00A0276B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 xml:space="preserve">Các </w:t>
            </w:r>
            <w:r>
              <w:rPr>
                <w:rFonts w:ascii="Times New Roman" w:hAnsi="Times New Roman"/>
                <w:sz w:val="26"/>
              </w:rPr>
              <w:t>V</w:t>
            </w:r>
            <w:r w:rsidRPr="00343468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 xml:space="preserve">n </w:t>
            </w:r>
            <w:r w:rsidRPr="00343468">
              <w:rPr>
                <w:rFonts w:ascii="Times New Roman" w:hAnsi="Times New Roman"/>
                <w:sz w:val="26"/>
              </w:rPr>
              <w:t>Đề</w:t>
            </w:r>
            <w:r>
              <w:rPr>
                <w:rFonts w:ascii="Times New Roman" w:hAnsi="Times New Roman"/>
                <w:sz w:val="26"/>
              </w:rPr>
              <w:t xml:space="preserve"> C</w:t>
            </w:r>
            <w:r w:rsidRPr="00343468">
              <w:rPr>
                <w:rFonts w:ascii="Times New Roman" w:hAnsi="Times New Roman" w:hint="eastAsia"/>
                <w:sz w:val="26"/>
              </w:rPr>
              <w:t>ơ</w:t>
            </w:r>
            <w:r>
              <w:rPr>
                <w:rFonts w:ascii="Times New Roman" w:hAnsi="Times New Roman"/>
                <w:sz w:val="26"/>
              </w:rPr>
              <w:t xml:space="preserve"> B</w:t>
            </w:r>
            <w:r w:rsidRPr="00343468">
              <w:rPr>
                <w:rFonts w:ascii="Times New Roman" w:hAnsi="Times New Roman"/>
                <w:sz w:val="26"/>
              </w:rPr>
              <w:t>ản</w:t>
            </w:r>
          </w:p>
          <w:p w:rsidR="00D35F98" w:rsidRPr="0077650B" w:rsidRDefault="00A0276B" w:rsidP="00A0276B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</w:tc>
      </w:tr>
      <w:tr w:rsidR="00A0276B" w:rsidTr="00FE46CF">
        <w:trPr>
          <w:cantSplit/>
        </w:trPr>
        <w:tc>
          <w:tcPr>
            <w:tcW w:w="1278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340" w:type="dxa"/>
          </w:tcPr>
          <w:p w:rsidR="00A0276B" w:rsidRPr="004F3DDE" w:rsidRDefault="002F22B7" w:rsidP="002F2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A0276B" w:rsidRPr="004F3DDE">
              <w:rPr>
                <w:sz w:val="26"/>
                <w:szCs w:val="26"/>
              </w:rPr>
              <w:t>/0</w:t>
            </w:r>
            <w:r w:rsidR="00A0276B">
              <w:rPr>
                <w:sz w:val="26"/>
                <w:szCs w:val="26"/>
              </w:rPr>
              <w:t>3</w:t>
            </w:r>
            <w:r w:rsidR="00A0276B" w:rsidRPr="004F3DDE">
              <w:rPr>
                <w:sz w:val="26"/>
                <w:szCs w:val="26"/>
              </w:rPr>
              <w:t xml:space="preserve"> </w:t>
            </w:r>
            <w:r w:rsidR="00A0276B" w:rsidRPr="004F3DD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28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A0276B" w:rsidRDefault="002F22B7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A0276B" w:rsidRDefault="00A0276B" w:rsidP="00A0276B">
            <w:pPr>
              <w:rPr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</w:tc>
      </w:tr>
      <w:tr w:rsidR="00A0276B" w:rsidTr="00FE46CF">
        <w:trPr>
          <w:cantSplit/>
        </w:trPr>
        <w:tc>
          <w:tcPr>
            <w:tcW w:w="1278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2340" w:type="dxa"/>
          </w:tcPr>
          <w:p w:rsidR="00A0276B" w:rsidRPr="004F3DDE" w:rsidRDefault="002F22B7" w:rsidP="002F2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="00A0276B" w:rsidRPr="004F3DDE">
              <w:rPr>
                <w:sz w:val="26"/>
                <w:szCs w:val="26"/>
              </w:rPr>
              <w:t xml:space="preserve"> </w:t>
            </w:r>
            <w:r w:rsidR="00A0276B" w:rsidRPr="004F3DD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04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A0276B" w:rsidRDefault="002F22B7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A0276B" w:rsidRDefault="00A0276B" w:rsidP="00A0276B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  <w:p w:rsidR="00A0276B" w:rsidRDefault="00A0276B" w:rsidP="00A0276B">
            <w:pPr>
              <w:rPr>
                <w:b/>
                <w:sz w:val="26"/>
              </w:rPr>
            </w:pPr>
            <w:r>
              <w:rPr>
                <w:caps/>
                <w:sz w:val="26"/>
              </w:rPr>
              <w:t>H</w:t>
            </w:r>
            <w:r w:rsidRPr="00343468">
              <w:rPr>
                <w:rFonts w:ascii="Times New Roman" w:hAnsi="Times New Roman"/>
              </w:rPr>
              <w:t>ệ</w:t>
            </w:r>
            <w:r>
              <w:t xml:space="preserve"> Th</w:t>
            </w:r>
            <w:r w:rsidRPr="00343468">
              <w:rPr>
                <w:rFonts w:ascii="Times New Roman" w:hAnsi="Times New Roman"/>
              </w:rPr>
              <w:t>ố</w:t>
            </w:r>
            <w:r>
              <w:t>ng B</w:t>
            </w:r>
            <w:r w:rsidRPr="00343468">
              <w:rPr>
                <w:rFonts w:ascii="Times New Roman" w:hAnsi="Times New Roman"/>
              </w:rPr>
              <w:t>ả</w:t>
            </w:r>
            <w:r w:rsidRPr="00343468">
              <w:rPr>
                <w:rFonts w:cs="VNI-Times"/>
              </w:rPr>
              <w:t>o</w:t>
            </w:r>
            <w:r>
              <w:t xml:space="preserve"> V</w:t>
            </w:r>
            <w:r w:rsidRPr="00343468">
              <w:rPr>
                <w:rFonts w:ascii="Times New Roman" w:hAnsi="Times New Roman"/>
              </w:rPr>
              <w:t>ệ</w:t>
            </w:r>
            <w:r>
              <w:t xml:space="preserve"> M</w:t>
            </w:r>
            <w:r w:rsidRPr="00343468">
              <w:rPr>
                <w:rFonts w:ascii="Times New Roman" w:hAnsi="Times New Roman"/>
              </w:rPr>
              <w:t>ạ</w:t>
            </w:r>
            <w:r w:rsidRPr="00343468">
              <w:rPr>
                <w:rFonts w:cs="VNI-Times"/>
              </w:rPr>
              <w:t>ng</w:t>
            </w:r>
            <w:r>
              <w:t xml:space="preserve"> </w:t>
            </w:r>
            <w:r w:rsidRPr="00343468">
              <w:rPr>
                <w:rFonts w:ascii="Times New Roman" w:hAnsi="Times New Roman"/>
              </w:rPr>
              <w:t>Đ</w:t>
            </w:r>
            <w:r>
              <w:t>i</w:t>
            </w:r>
            <w:r w:rsidRPr="00343468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n</w:t>
            </w:r>
          </w:p>
        </w:tc>
      </w:tr>
      <w:tr w:rsidR="00A0276B" w:rsidTr="00FE46CF">
        <w:trPr>
          <w:cantSplit/>
        </w:trPr>
        <w:tc>
          <w:tcPr>
            <w:tcW w:w="1278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6</w:t>
            </w:r>
          </w:p>
        </w:tc>
        <w:tc>
          <w:tcPr>
            <w:tcW w:w="2340" w:type="dxa"/>
          </w:tcPr>
          <w:p w:rsidR="00A0276B" w:rsidRPr="004F3DDE" w:rsidRDefault="002F22B7" w:rsidP="00A027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04</w:t>
            </w:r>
            <w:r w:rsidR="00A0276B" w:rsidRPr="004F3DDE">
              <w:rPr>
                <w:sz w:val="26"/>
                <w:szCs w:val="26"/>
              </w:rPr>
              <w:t xml:space="preserve"> </w:t>
            </w:r>
            <w:r w:rsidR="00A0276B" w:rsidRPr="004F3DD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11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A0276B" w:rsidRDefault="002F22B7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A0276B" w:rsidRPr="00343468" w:rsidRDefault="00A0276B" w:rsidP="00A0276B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>Ch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ư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ơng III : C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ác Mạch  ứ ng Dụng Trong CN</w:t>
            </w:r>
          </w:p>
          <w:p w:rsidR="00A0276B" w:rsidRPr="00343468" w:rsidRDefault="00A0276B" w:rsidP="00A0276B">
            <w:r w:rsidRPr="00343468"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</w:rPr>
              <w:t xml:space="preserve"> ệ Thống Điều Khiển Báo Cháy T</w:t>
            </w:r>
            <w:r w:rsidRPr="00343468">
              <w:rPr>
                <w:rFonts w:ascii="Times New Roman" w:hAnsi="Times New Roman"/>
              </w:rPr>
              <w:t>ự Độ</w:t>
            </w:r>
            <w:r>
              <w:t>ng</w:t>
            </w:r>
          </w:p>
        </w:tc>
      </w:tr>
      <w:tr w:rsidR="00A0276B" w:rsidTr="00FE46CF">
        <w:trPr>
          <w:cantSplit/>
        </w:trPr>
        <w:tc>
          <w:tcPr>
            <w:tcW w:w="1278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340" w:type="dxa"/>
          </w:tcPr>
          <w:p w:rsidR="00A0276B" w:rsidRPr="004F3DDE" w:rsidRDefault="002F22B7" w:rsidP="00A027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04</w:t>
            </w:r>
            <w:r w:rsidR="00A0276B" w:rsidRPr="004F3DDE">
              <w:rPr>
                <w:sz w:val="26"/>
                <w:szCs w:val="26"/>
              </w:rPr>
              <w:t xml:space="preserve"> </w:t>
            </w:r>
            <w:r w:rsidR="00A0276B" w:rsidRPr="004F3DD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18</w:t>
            </w:r>
            <w:r w:rsidR="00A0276B" w:rsidRPr="004F3DDE">
              <w:rPr>
                <w:sz w:val="26"/>
                <w:szCs w:val="26"/>
              </w:rPr>
              <w:t>/</w:t>
            </w:r>
            <w:r w:rsidR="00A0276B"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A0276B" w:rsidRDefault="002F22B7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12" w:type="dxa"/>
          </w:tcPr>
          <w:p w:rsidR="00A0276B" w:rsidRDefault="00A0276B" w:rsidP="00A0276B">
            <w:pPr>
              <w:rPr>
                <w:rFonts w:ascii="Times New Roman" w:hAnsi="Times New Roman"/>
              </w:rPr>
            </w:pPr>
            <w:r w:rsidRPr="006D140B"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</w:rPr>
              <w:t>ệ Thống C</w:t>
            </w:r>
            <w:r w:rsidRPr="006D140B">
              <w:rPr>
                <w:rFonts w:ascii="Times New Roman" w:hAnsi="Times New Roman"/>
              </w:rPr>
              <w:t>ân Đém</w:t>
            </w:r>
            <w:r>
              <w:rPr>
                <w:rFonts w:ascii="Times New Roman" w:hAnsi="Times New Roman"/>
              </w:rPr>
              <w:t xml:space="preserve"> SP T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</w:t>
            </w:r>
          </w:p>
          <w:p w:rsidR="00A0276B" w:rsidRDefault="00A0276B" w:rsidP="00A0276B">
            <w:r w:rsidRPr="006D140B">
              <w:rPr>
                <w:rFonts w:ascii="Times New Roman" w:hAnsi="Times New Roman"/>
                <w:caps/>
                <w:sz w:val="26"/>
              </w:rPr>
              <w:t>H</w:t>
            </w:r>
            <w:r>
              <w:rPr>
                <w:rFonts w:ascii="Times New Roman" w:hAnsi="Times New Roman"/>
              </w:rPr>
              <w:t>ệ Th</w:t>
            </w:r>
            <w:r w:rsidRPr="006D140B">
              <w:rPr>
                <w:rFonts w:ascii="Times New Roman" w:hAnsi="Times New Roman"/>
              </w:rPr>
              <w:t xml:space="preserve">ống </w:t>
            </w:r>
            <w:r>
              <w:rPr>
                <w:rFonts w:ascii="Times New Roman" w:hAnsi="Times New Roman"/>
              </w:rPr>
              <w:t xml:space="preserve"> M</w:t>
            </w:r>
            <w:r w:rsidRPr="006D140B">
              <w:rPr>
                <w:rFonts w:ascii="Times New Roman" w:hAnsi="Times New Roman"/>
              </w:rPr>
              <w:t>áy</w:t>
            </w:r>
            <w:r>
              <w:rPr>
                <w:rFonts w:ascii="Times New Roman" w:hAnsi="Times New Roman"/>
              </w:rPr>
              <w:t xml:space="preserve"> </w:t>
            </w:r>
            <w:r w:rsidRPr="006D140B">
              <w:rPr>
                <w:rFonts w:ascii="Times New Roman" w:hAnsi="Times New Roman"/>
              </w:rPr>
              <w:t>Đó</w:t>
            </w:r>
            <w:r>
              <w:rPr>
                <w:rFonts w:ascii="Times New Roman" w:hAnsi="Times New Roman"/>
              </w:rPr>
              <w:t>ng G</w:t>
            </w:r>
            <w:r w:rsidRPr="006D140B">
              <w:rPr>
                <w:rFonts w:ascii="Times New Roman" w:hAnsi="Times New Roman"/>
              </w:rPr>
              <w:t>ói</w:t>
            </w:r>
            <w:r>
              <w:rPr>
                <w:rFonts w:ascii="Times New Roman" w:hAnsi="Times New Roman"/>
              </w:rPr>
              <w:t xml:space="preserve"> Bao B</w:t>
            </w:r>
            <w:r w:rsidRPr="006D140B">
              <w:rPr>
                <w:rFonts w:ascii="Times New Roman" w:hAnsi="Times New Roman"/>
              </w:rPr>
              <w:t>ì</w:t>
            </w:r>
            <w:r>
              <w:rPr>
                <w:rFonts w:ascii="Times New Roman" w:hAnsi="Times New Roman"/>
              </w:rPr>
              <w:t xml:space="preserve"> T</w:t>
            </w:r>
            <w:r w:rsidRPr="006D140B">
              <w:rPr>
                <w:rFonts w:ascii="Times New Roman" w:hAnsi="Times New Roman"/>
              </w:rPr>
              <w:t>ự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Độ</w:t>
            </w:r>
            <w:r>
              <w:t>ng</w:t>
            </w:r>
          </w:p>
          <w:p w:rsidR="00A0276B" w:rsidRPr="006D140B" w:rsidRDefault="002F22B7" w:rsidP="00A0276B">
            <w:pPr>
              <w:rPr>
                <w:rFonts w:ascii="Times New Roman" w:hAnsi="Times New Roman"/>
              </w:rPr>
            </w:pPr>
            <w:r w:rsidRPr="008E1B2D">
              <w:rPr>
                <w:sz w:val="26"/>
              </w:rPr>
              <w:t>Heä thoáng maùy eùp nhöïa</w:t>
            </w:r>
          </w:p>
        </w:tc>
      </w:tr>
      <w:tr w:rsidR="00A0276B" w:rsidTr="00FE46CF">
        <w:trPr>
          <w:cantSplit/>
        </w:trPr>
        <w:tc>
          <w:tcPr>
            <w:tcW w:w="1278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2340" w:type="dxa"/>
          </w:tcPr>
          <w:p w:rsidR="00A0276B" w:rsidRPr="004F3DDE" w:rsidRDefault="002F22B7" w:rsidP="002F2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0276B" w:rsidRPr="004F3DDE">
              <w:rPr>
                <w:sz w:val="26"/>
                <w:szCs w:val="26"/>
              </w:rPr>
              <w:t>/</w:t>
            </w:r>
            <w:r w:rsidR="007D5522">
              <w:rPr>
                <w:sz w:val="26"/>
                <w:szCs w:val="26"/>
              </w:rPr>
              <w:t>04</w:t>
            </w:r>
            <w:r w:rsidR="00A0276B" w:rsidRPr="004F3DDE">
              <w:rPr>
                <w:sz w:val="26"/>
                <w:szCs w:val="26"/>
              </w:rPr>
              <w:t xml:space="preserve"> </w:t>
            </w:r>
            <w:r w:rsidR="00A0276B" w:rsidRPr="004F3DDE">
              <w:rPr>
                <w:sz w:val="26"/>
                <w:szCs w:val="26"/>
              </w:rPr>
              <w:sym w:font="Wingdings" w:char="F0E0"/>
            </w:r>
            <w:r w:rsidR="00A0276B" w:rsidRPr="004F3DD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25</w:t>
            </w:r>
            <w:r w:rsidR="00A0276B" w:rsidRPr="004F3D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</w:tcPr>
          <w:p w:rsidR="00A0276B" w:rsidRDefault="00A0276B" w:rsidP="00A0276B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A0276B" w:rsidRDefault="002F22B7" w:rsidP="00A0276B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7D5522" w:rsidRDefault="007D5522" w:rsidP="007D5522">
            <w:pPr>
              <w:rPr>
                <w:sz w:val="26"/>
              </w:rPr>
            </w:pPr>
          </w:p>
          <w:p w:rsidR="00A0276B" w:rsidRPr="00343468" w:rsidRDefault="007D5522" w:rsidP="007D5522">
            <w:r w:rsidRPr="00A8088F">
              <w:rPr>
                <w:rFonts w:ascii="Times New Roman" w:hAnsi="Times New Roman"/>
                <w:b/>
                <w:sz w:val="26"/>
              </w:rPr>
              <w:t>Ô</w:t>
            </w:r>
            <w:r>
              <w:rPr>
                <w:rFonts w:ascii="Times New Roman" w:hAnsi="Times New Roman"/>
                <w:b/>
                <w:sz w:val="26"/>
              </w:rPr>
              <w:t>n t</w:t>
            </w:r>
            <w:r w:rsidRPr="00A8088F">
              <w:rPr>
                <w:rFonts w:ascii="Times New Roman" w:hAnsi="Times New Roman"/>
                <w:b/>
                <w:sz w:val="26"/>
              </w:rPr>
              <w:t>ậ</w:t>
            </w:r>
            <w:r>
              <w:rPr>
                <w:rFonts w:ascii="Times New Roman" w:hAnsi="Times New Roman"/>
                <w:b/>
                <w:sz w:val="26"/>
              </w:rPr>
              <w:t>p</w:t>
            </w:r>
          </w:p>
        </w:tc>
      </w:tr>
    </w:tbl>
    <w:p w:rsidR="00D35F98" w:rsidRDefault="00D35F98" w:rsidP="00D35F98"/>
    <w:p w:rsidR="00D35F98" w:rsidRDefault="00D35F98" w:rsidP="00D35F98"/>
    <w:p w:rsidR="00D35F98" w:rsidRDefault="00D35F98" w:rsidP="00D35F98">
      <w:pPr>
        <w:rPr>
          <w:sz w:val="26"/>
        </w:rPr>
      </w:pPr>
    </w:p>
    <w:p w:rsidR="00D35F98" w:rsidRDefault="007D5522" w:rsidP="00D35F98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</w:t>
      </w:r>
      <w:r w:rsidR="00D35F98">
        <w:rPr>
          <w:sz w:val="26"/>
        </w:rPr>
        <w:t xml:space="preserve"> Ngaøy</w:t>
      </w:r>
      <w:r w:rsidR="007855FB">
        <w:rPr>
          <w:sz w:val="26"/>
        </w:rPr>
        <w:t xml:space="preserve"> </w:t>
      </w:r>
      <w:r w:rsidR="007D652A">
        <w:rPr>
          <w:sz w:val="26"/>
        </w:rPr>
        <w:t>01</w:t>
      </w:r>
      <w:r w:rsidR="00D35F98">
        <w:rPr>
          <w:sz w:val="26"/>
        </w:rPr>
        <w:t xml:space="preserve">    thaùng </w:t>
      </w:r>
      <w:r>
        <w:rPr>
          <w:sz w:val="26"/>
        </w:rPr>
        <w:t>03</w:t>
      </w:r>
      <w:r w:rsidR="00D35F98">
        <w:rPr>
          <w:sz w:val="26"/>
        </w:rPr>
        <w:t xml:space="preserve">    </w:t>
      </w:r>
      <w:r w:rsidR="007D652A">
        <w:rPr>
          <w:sz w:val="26"/>
        </w:rPr>
        <w:t>naêm 2015</w:t>
      </w:r>
    </w:p>
    <w:p w:rsidR="00D35F98" w:rsidRDefault="00D35F98" w:rsidP="00D35F98">
      <w:pPr>
        <w:pStyle w:val="Heading2"/>
        <w:ind w:left="720"/>
      </w:pPr>
      <w:r>
        <w:t>TRÖÔÛNG KHOA</w:t>
      </w:r>
      <w:r>
        <w:tab/>
      </w:r>
      <w:r>
        <w:tab/>
      </w:r>
      <w:r>
        <w:tab/>
      </w:r>
      <w:r>
        <w:tab/>
        <w:t xml:space="preserve">    TOÅ TRÖÔÛNG</w:t>
      </w:r>
      <w:r>
        <w:tab/>
      </w:r>
      <w:r>
        <w:tab/>
      </w:r>
      <w:r>
        <w:tab/>
      </w:r>
      <w:r>
        <w:tab/>
        <w:t>GIAÙO VIEÂN</w:t>
      </w:r>
    </w:p>
    <w:p w:rsidR="00D35F98" w:rsidRDefault="00D35F98" w:rsidP="00D35F98">
      <w:pPr>
        <w:ind w:firstLine="720"/>
        <w:rPr>
          <w:sz w:val="26"/>
        </w:rPr>
      </w:pPr>
      <w:r>
        <w:rPr>
          <w:sz w:val="26"/>
        </w:rPr>
        <w:t xml:space="preserve">         (Kyù vaø ghi roõ hoï teân)</w:t>
      </w:r>
      <w:r>
        <w:rPr>
          <w:sz w:val="26"/>
        </w:rPr>
        <w:tab/>
      </w:r>
      <w:r>
        <w:rPr>
          <w:sz w:val="26"/>
        </w:rPr>
        <w:tab/>
      </w:r>
      <w:r w:rsidR="00FE46CF">
        <w:rPr>
          <w:sz w:val="26"/>
        </w:rPr>
        <w:t xml:space="preserve">         </w:t>
      </w:r>
      <w:r>
        <w:rPr>
          <w:sz w:val="26"/>
        </w:rPr>
        <w:t xml:space="preserve"> (Kyù</w:t>
      </w:r>
      <w:r w:rsidR="00FE46CF">
        <w:rPr>
          <w:sz w:val="26"/>
        </w:rPr>
        <w:t xml:space="preserve"> vaø ghi roõ hoï teân)</w:t>
      </w:r>
      <w:r w:rsidR="00FE46CF">
        <w:rPr>
          <w:sz w:val="26"/>
        </w:rPr>
        <w:tab/>
      </w:r>
      <w:r w:rsidR="00FE46CF">
        <w:rPr>
          <w:sz w:val="26"/>
        </w:rPr>
        <w:tab/>
        <w:t xml:space="preserve">       </w:t>
      </w:r>
      <w:r>
        <w:rPr>
          <w:sz w:val="26"/>
        </w:rPr>
        <w:t>(Kyù vaø ghi roõ hoï teân)</w:t>
      </w:r>
    </w:p>
    <w:p w:rsidR="00D35F98" w:rsidRDefault="00D35F98" w:rsidP="00D35F98">
      <w:pPr>
        <w:ind w:firstLine="720"/>
        <w:rPr>
          <w:sz w:val="26"/>
        </w:rPr>
      </w:pPr>
    </w:p>
    <w:p w:rsidR="00D35F98" w:rsidRDefault="00D35F98" w:rsidP="00D35F98">
      <w:pPr>
        <w:ind w:firstLine="720"/>
        <w:rPr>
          <w:sz w:val="26"/>
        </w:rPr>
      </w:pPr>
    </w:p>
    <w:p w:rsidR="00D35F98" w:rsidRDefault="00D35F98" w:rsidP="00D35F98">
      <w:pPr>
        <w:ind w:firstLine="720"/>
        <w:rPr>
          <w:sz w:val="26"/>
        </w:rPr>
      </w:pPr>
    </w:p>
    <w:p w:rsidR="00D35F98" w:rsidRDefault="00D35F98" w:rsidP="00D35F98">
      <w:pPr>
        <w:ind w:firstLine="720"/>
        <w:rPr>
          <w:sz w:val="26"/>
        </w:rPr>
      </w:pPr>
    </w:p>
    <w:p w:rsidR="00D35F98" w:rsidRPr="00C4032B" w:rsidRDefault="00C4032B" w:rsidP="00D35F98">
      <w:pPr>
        <w:ind w:firstLine="720"/>
        <w:rPr>
          <w:b/>
          <w:sz w:val="26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</w:t>
      </w:r>
      <w:r w:rsidRPr="00C4032B">
        <w:rPr>
          <w:rFonts w:ascii="Times New Roman" w:hAnsi="Times New Roman"/>
          <w:b/>
        </w:rPr>
        <w:t xml:space="preserve">Huỳnh Ngọc Mai                           </w:t>
      </w:r>
      <w:r w:rsidR="00D35F98" w:rsidRPr="00C4032B">
        <w:rPr>
          <w:b/>
          <w:sz w:val="26"/>
        </w:rPr>
        <w:t>Nguyeãn Thò Toá Nga</w:t>
      </w:r>
    </w:p>
    <w:p w:rsidR="00D35F98" w:rsidRPr="00C4032B" w:rsidRDefault="00D35F98" w:rsidP="00D35F98"/>
    <w:p w:rsidR="00162052" w:rsidRDefault="00162052"/>
    <w:sectPr w:rsidR="00162052">
      <w:pgSz w:w="15840" w:h="12240" w:orient="landscape" w:code="1"/>
      <w:pgMar w:top="153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6B"/>
    <w:rsid w:val="000A44FB"/>
    <w:rsid w:val="000C4897"/>
    <w:rsid w:val="000F547E"/>
    <w:rsid w:val="00162052"/>
    <w:rsid w:val="002F22B7"/>
    <w:rsid w:val="003320A1"/>
    <w:rsid w:val="00401E8B"/>
    <w:rsid w:val="005E1400"/>
    <w:rsid w:val="007855FB"/>
    <w:rsid w:val="007D5522"/>
    <w:rsid w:val="007D652A"/>
    <w:rsid w:val="0086559E"/>
    <w:rsid w:val="00882EC1"/>
    <w:rsid w:val="00A0276B"/>
    <w:rsid w:val="00C4032B"/>
    <w:rsid w:val="00D35F98"/>
    <w:rsid w:val="00F52CE2"/>
    <w:rsid w:val="00FE4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78ABD-AAFC-48CE-9771-8B07C293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98"/>
    <w:rPr>
      <w:rFonts w:ascii="VNI-Times" w:eastAsia="Times New Roman" w:hAnsi="VNI-Times"/>
      <w:sz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35F98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D35F98"/>
    <w:pPr>
      <w:keepNext/>
      <w:ind w:left="1440" w:firstLine="720"/>
      <w:outlineLvl w:val="1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35F98"/>
    <w:rPr>
      <w:rFonts w:ascii="VNI-Times" w:eastAsia="Times New Roman" w:hAnsi="VNI-Times" w:cs="Times New Roman"/>
      <w:b/>
      <w:sz w:val="32"/>
      <w:szCs w:val="20"/>
    </w:rPr>
  </w:style>
  <w:style w:type="character" w:customStyle="1" w:styleId="Heading2Char">
    <w:name w:val="Heading 2 Char"/>
    <w:link w:val="Heading2"/>
    <w:rsid w:val="00D35F98"/>
    <w:rPr>
      <w:rFonts w:ascii="VNI-Times" w:eastAsia="Times New Roman" w:hAnsi="VNI-Times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ich%20giang%20day\TuDongHoa%20-%2020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TuDongHoa - 2003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THAYPHONG</dc:creator>
  <cp:keywords/>
  <cp:lastModifiedBy>SONY</cp:lastModifiedBy>
  <cp:revision>2</cp:revision>
  <dcterms:created xsi:type="dcterms:W3CDTF">2015-12-15T07:15:00Z</dcterms:created>
  <dcterms:modified xsi:type="dcterms:W3CDTF">2015-12-15T07:15:00Z</dcterms:modified>
</cp:coreProperties>
</file>